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0"/>
        <w:gridCol w:w="94"/>
        <w:gridCol w:w="386"/>
        <w:gridCol w:w="2520"/>
        <w:gridCol w:w="1560"/>
        <w:gridCol w:w="1320"/>
        <w:gridCol w:w="772"/>
        <w:gridCol w:w="548"/>
        <w:gridCol w:w="1320"/>
        <w:gridCol w:w="1320"/>
        <w:gridCol w:w="1500"/>
        <w:gridCol w:w="1501"/>
        <w:gridCol w:w="1500"/>
        <w:gridCol w:w="1501"/>
        <w:gridCol w:w="797"/>
        <w:gridCol w:w="1596"/>
        <w:gridCol w:w="725"/>
        <w:gridCol w:w="1485"/>
        <w:gridCol w:w="915"/>
      </w:tblGrid>
      <w:tr w:rsidR="009805FE" w14:paraId="0D2B23B5" w14:textId="77777777">
        <w:trPr>
          <w:cantSplit/>
          <w:trHeight w:val="270"/>
          <w:tblHeader/>
        </w:trPr>
        <w:tc>
          <w:tcPr>
            <w:tcW w:w="5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611159" w14:textId="77777777" w:rsidR="009805FE" w:rsidRDefault="009805FE" w:rsidP="00990C9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5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3439F" w14:textId="77777777" w:rsidR="009805FE" w:rsidRDefault="009805FE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0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5FEC2" w14:textId="4553D95D" w:rsidR="009805FE" w:rsidRDefault="009805FE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F814A3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805FE" w14:paraId="3FF2ECDF" w14:textId="77777777">
        <w:trPr>
          <w:cantSplit/>
          <w:trHeight w:val="270"/>
          <w:tblHeader/>
        </w:trPr>
        <w:tc>
          <w:tcPr>
            <w:tcW w:w="574" w:type="dxa"/>
            <w:gridSpan w:val="2"/>
            <w:tcBorders>
              <w:top w:val="nil"/>
              <w:left w:val="nil"/>
              <w:right w:val="nil"/>
            </w:tcBorders>
          </w:tcPr>
          <w:p w14:paraId="4B059851" w14:textId="77777777" w:rsidR="009805FE" w:rsidRDefault="009805FE" w:rsidP="00990C9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58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30B132CB" w14:textId="77777777" w:rsidR="009805FE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8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18F667A5" w14:textId="77777777" w:rsidR="009805FE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9805FE" w14:paraId="7128AB64" w14:textId="77777777">
        <w:trPr>
          <w:cantSplit/>
          <w:tblHeader/>
        </w:trPr>
        <w:tc>
          <w:tcPr>
            <w:tcW w:w="3480" w:type="dxa"/>
            <w:gridSpan w:val="4"/>
            <w:tcBorders>
              <w:left w:val="nil"/>
            </w:tcBorders>
            <w:vAlign w:val="center"/>
          </w:tcPr>
          <w:p w14:paraId="65760F3C" w14:textId="77777777" w:rsidR="009805FE" w:rsidRDefault="009805FE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14:paraId="7D336408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280" w:type="dxa"/>
            <w:gridSpan w:val="5"/>
            <w:vAlign w:val="center"/>
          </w:tcPr>
          <w:p w14:paraId="3791950C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799" w:type="dxa"/>
            <w:gridSpan w:val="5"/>
            <w:vAlign w:val="center"/>
          </w:tcPr>
          <w:p w14:paraId="670FB6DD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321" w:type="dxa"/>
            <w:gridSpan w:val="2"/>
            <w:vAlign w:val="center"/>
          </w:tcPr>
          <w:p w14:paraId="60E71D64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預算數比較增減</w:t>
            </w:r>
          </w:p>
        </w:tc>
        <w:tc>
          <w:tcPr>
            <w:tcW w:w="2400" w:type="dxa"/>
            <w:gridSpan w:val="2"/>
            <w:tcBorders>
              <w:right w:val="nil"/>
            </w:tcBorders>
            <w:vAlign w:val="center"/>
          </w:tcPr>
          <w:p w14:paraId="1D5F6EC1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9805FE" w14:paraId="2ED21B4F" w14:textId="77777777">
        <w:trPr>
          <w:cantSplit/>
          <w:tblHeader/>
        </w:trPr>
        <w:tc>
          <w:tcPr>
            <w:tcW w:w="480" w:type="dxa"/>
            <w:tcBorders>
              <w:left w:val="nil"/>
            </w:tcBorders>
            <w:vAlign w:val="center"/>
          </w:tcPr>
          <w:p w14:paraId="40440DE5" w14:textId="77777777" w:rsidR="009805FE" w:rsidRDefault="009805FE" w:rsidP="008351D3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480" w:type="dxa"/>
            <w:gridSpan w:val="2"/>
            <w:vAlign w:val="center"/>
          </w:tcPr>
          <w:p w14:paraId="0DD5D9B2" w14:textId="6E715845" w:rsidR="009805FE" w:rsidRDefault="00A3768A" w:rsidP="008351D3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520" w:type="dxa"/>
            <w:vAlign w:val="center"/>
          </w:tcPr>
          <w:p w14:paraId="600D2A6C" w14:textId="77777777" w:rsidR="009805FE" w:rsidRDefault="009805FE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14:paraId="74216A3E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20" w:type="dxa"/>
            <w:vAlign w:val="center"/>
          </w:tcPr>
          <w:p w14:paraId="40F5B3C6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20" w:type="dxa"/>
            <w:gridSpan w:val="2"/>
            <w:vAlign w:val="center"/>
          </w:tcPr>
          <w:p w14:paraId="2CFE9876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20" w:type="dxa"/>
            <w:vAlign w:val="center"/>
          </w:tcPr>
          <w:p w14:paraId="3E2B9F10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20" w:type="dxa"/>
            <w:vAlign w:val="center"/>
          </w:tcPr>
          <w:p w14:paraId="2A820B7F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00" w:type="dxa"/>
            <w:vAlign w:val="center"/>
          </w:tcPr>
          <w:p w14:paraId="59FFC314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01" w:type="dxa"/>
            <w:vAlign w:val="center"/>
          </w:tcPr>
          <w:p w14:paraId="43EBBC18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0" w:type="dxa"/>
            <w:vAlign w:val="center"/>
          </w:tcPr>
          <w:p w14:paraId="459BB8CA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01" w:type="dxa"/>
            <w:vAlign w:val="center"/>
          </w:tcPr>
          <w:p w14:paraId="020CEF95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797" w:type="dxa"/>
            <w:vAlign w:val="center"/>
          </w:tcPr>
          <w:p w14:paraId="454FE492" w14:textId="219BA252" w:rsidR="009805FE" w:rsidRDefault="009805FE">
            <w:pPr>
              <w:ind w:right="14"/>
              <w:jc w:val="center"/>
              <w:rPr>
                <w:rFonts w:eastAsia="標楷體"/>
                <w:spacing w:val="-20"/>
                <w:sz w:val="20"/>
              </w:rPr>
            </w:pPr>
            <w:r>
              <w:rPr>
                <w:rFonts w:eastAsia="標楷體" w:hint="eastAsia"/>
                <w:spacing w:val="-20"/>
                <w:sz w:val="20"/>
              </w:rPr>
              <w:t>占總數</w:t>
            </w:r>
            <w:r w:rsidR="008351D3">
              <w:rPr>
                <w:rFonts w:eastAsia="標楷體" w:hint="eastAsia"/>
                <w:spacing w:val="-20"/>
                <w:sz w:val="20"/>
              </w:rPr>
              <w:t>％</w:t>
            </w:r>
          </w:p>
        </w:tc>
        <w:tc>
          <w:tcPr>
            <w:tcW w:w="1596" w:type="dxa"/>
            <w:vAlign w:val="center"/>
          </w:tcPr>
          <w:p w14:paraId="25008CC9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25" w:type="dxa"/>
            <w:vAlign w:val="center"/>
          </w:tcPr>
          <w:p w14:paraId="2125BA09" w14:textId="77777777" w:rsidR="009805FE" w:rsidRDefault="009805FE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  <w:tc>
          <w:tcPr>
            <w:tcW w:w="1485" w:type="dxa"/>
            <w:vAlign w:val="center"/>
          </w:tcPr>
          <w:p w14:paraId="3F5EBBE5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915" w:type="dxa"/>
            <w:tcBorders>
              <w:right w:val="nil"/>
            </w:tcBorders>
            <w:vAlign w:val="center"/>
          </w:tcPr>
          <w:p w14:paraId="305B04C1" w14:textId="77777777" w:rsidR="009805FE" w:rsidRDefault="009805FE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F814A3" w:rsidRPr="00253EC3" w14:paraId="425F2619" w14:textId="77777777" w:rsidTr="00145D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80" w:type="dxa"/>
            <w:shd w:val="clear" w:color="auto" w:fill="auto"/>
            <w:vAlign w:val="center"/>
          </w:tcPr>
          <w:p w14:paraId="2071B204" w14:textId="77777777" w:rsidR="00F814A3" w:rsidRPr="00253EC3" w:rsidRDefault="00F814A3" w:rsidP="00562728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44C70F48" w14:textId="77777777" w:rsidR="00F814A3" w:rsidRPr="00253EC3" w:rsidRDefault="00F814A3" w:rsidP="00562728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23A2101B" w14:textId="77777777" w:rsidR="00F814A3" w:rsidRPr="00253EC3" w:rsidRDefault="00F814A3" w:rsidP="00562728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53EC3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509236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167,832,851,000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D05D025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154,133,171,140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630F13ED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10,626,015,068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47C47EF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1,442,531,771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EE077B0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166,201,717,979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45C68F0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154,133,171,140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8329C66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10,641,284,707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8A6CD65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1,442,531,771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2227B72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166,216,987,618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2FE6C9DD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100.00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43DAEA18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- 1,615,863,382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40536725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- 0.96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AA8DAC5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15,269,639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ADD99BA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0.01</w:t>
            </w:r>
          </w:p>
        </w:tc>
      </w:tr>
      <w:tr w:rsidR="00F814A3" w:rsidRPr="00253EC3" w14:paraId="04BE2E15" w14:textId="77777777" w:rsidTr="00145D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80" w:type="dxa"/>
            <w:shd w:val="clear" w:color="auto" w:fill="auto"/>
            <w:vAlign w:val="center"/>
          </w:tcPr>
          <w:p w14:paraId="57456965" w14:textId="77777777" w:rsidR="00F814A3" w:rsidRPr="00253EC3" w:rsidRDefault="00F814A3" w:rsidP="00562728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CE91924" w14:textId="77777777" w:rsidR="00F814A3" w:rsidRPr="00253EC3" w:rsidRDefault="00F814A3" w:rsidP="00562728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35763E90" w14:textId="77777777" w:rsidR="00F814A3" w:rsidRPr="00253EC3" w:rsidRDefault="00F814A3" w:rsidP="00562728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53EC3">
              <w:rPr>
                <w:rFonts w:ascii="標楷體" w:eastAsia="標楷體" w:hAnsi="標楷體" w:hint="eastAsia"/>
                <w:b/>
                <w:noProof/>
                <w:sz w:val="20"/>
              </w:rPr>
              <w:t>稅課收入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4AF4E7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92,266,857,000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AA20C8D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90,559,904,844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55C82D67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6,722,518,020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B829A63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85,567,431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C69BD3A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97,367,990,295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F8D3E3F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90,559,904,844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899F178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6,722,518,020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4D168BA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85,567,431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0AB8323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97,367,990,295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4ED287D7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58.58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DB230CC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5,101,133,295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38070AC8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5.53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1355A20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6CF2B54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F814A3" w14:paraId="04D75C6C" w14:textId="77777777" w:rsidTr="00145D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80" w:type="dxa"/>
            <w:shd w:val="clear" w:color="auto" w:fill="auto"/>
            <w:vAlign w:val="center"/>
          </w:tcPr>
          <w:p w14:paraId="0EFA7E53" w14:textId="77777777" w:rsidR="00F814A3" w:rsidRDefault="00F814A3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ACCED73" w14:textId="77777777" w:rsidR="00F814A3" w:rsidRDefault="00F814A3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2BE3090" w14:textId="77777777" w:rsidR="00F814A3" w:rsidRDefault="00F814A3" w:rsidP="00562728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555C6">
              <w:rPr>
                <w:rFonts w:ascii="標楷體" w:eastAsia="標楷體" w:hAnsi="標楷體" w:hint="eastAsia"/>
                <w:noProof/>
                <w:sz w:val="20"/>
              </w:rPr>
              <w:t>遺產及贈與稅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59F1B5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1,300,000,000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69A8E16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1,827,999,609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249B9F6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16FCF48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96FF0DA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1,827,999,609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67790B1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1,827,999,609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3F6CAAA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DC9B90C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ECCBA4F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1,827,999,609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5F141DF9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1.10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1CEB8EB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527,999,609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1298D296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40.62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BD37559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A499B4B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F814A3" w14:paraId="27F24DC5" w14:textId="77777777" w:rsidTr="00145D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80" w:type="dxa"/>
            <w:shd w:val="clear" w:color="auto" w:fill="auto"/>
            <w:vAlign w:val="center"/>
          </w:tcPr>
          <w:p w14:paraId="55015C59" w14:textId="77777777" w:rsidR="00F814A3" w:rsidRDefault="00F814A3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0409641" w14:textId="77777777" w:rsidR="00F814A3" w:rsidRDefault="00F814A3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8D0FFE0" w14:textId="77777777" w:rsidR="00F814A3" w:rsidRDefault="00F814A3" w:rsidP="00562728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555C6">
              <w:rPr>
                <w:rFonts w:ascii="標楷體" w:eastAsia="標楷體" w:hAnsi="標楷體" w:hint="eastAsia"/>
                <w:noProof/>
                <w:sz w:val="20"/>
              </w:rPr>
              <w:t>菸酒稅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F4FA0F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904,654,000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529E872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818,109,534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33C70C78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76,817,341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6363421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87ABC58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894,926,875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798343E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818,109,534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518F1CF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76,817,341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9017063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74145CE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894,926,875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3E1FC062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0.54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324538E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- 9,727,125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03A65445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- 1.08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EFB7AD7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0A43E2F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F814A3" w14:paraId="69300B78" w14:textId="77777777" w:rsidTr="00145D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80" w:type="dxa"/>
            <w:shd w:val="clear" w:color="auto" w:fill="auto"/>
            <w:vAlign w:val="center"/>
          </w:tcPr>
          <w:p w14:paraId="159E36FE" w14:textId="77777777" w:rsidR="00F814A3" w:rsidRDefault="00F814A3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1B05921" w14:textId="77777777" w:rsidR="00F814A3" w:rsidRDefault="00F814A3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558434C" w14:textId="77777777" w:rsidR="00F814A3" w:rsidRDefault="00F814A3" w:rsidP="00562728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555C6">
              <w:rPr>
                <w:rFonts w:ascii="標楷體" w:eastAsia="標楷體" w:hAnsi="標楷體" w:hint="eastAsia"/>
                <w:noProof/>
                <w:sz w:val="20"/>
              </w:rPr>
              <w:t>印花稅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61A7B45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1,186,000,000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0F7FCE6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1,586,609,003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4AE070D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3517588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716CD53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1,586,609,003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0CFF113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1,586,609,003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4602C90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89A4ECD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2CDFB0B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1,586,609,003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4324B67A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0.95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2794C38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400,609,003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326E01BF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33.78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145CA8A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D77D4EB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F814A3" w14:paraId="4802E0A2" w14:textId="77777777" w:rsidTr="00145D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80" w:type="dxa"/>
            <w:shd w:val="clear" w:color="auto" w:fill="auto"/>
            <w:vAlign w:val="center"/>
          </w:tcPr>
          <w:p w14:paraId="7334DB19" w14:textId="77777777" w:rsidR="00F814A3" w:rsidRDefault="00F814A3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4DC64C7C" w14:textId="77777777" w:rsidR="00F814A3" w:rsidRDefault="00F814A3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B711B5F" w14:textId="77777777" w:rsidR="00F814A3" w:rsidRDefault="00F814A3" w:rsidP="00562728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555C6">
              <w:rPr>
                <w:rFonts w:ascii="標楷體" w:eastAsia="標楷體" w:hAnsi="標楷體" w:hint="eastAsia"/>
                <w:noProof/>
                <w:sz w:val="20"/>
              </w:rPr>
              <w:t>使用牌照稅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33DBAF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7,530,000,000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97FB00D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7,640,051,843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1291B6A5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B189C33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A2D3C92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7,640,051,843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479AA8C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7,640,051,843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A9079ED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3A2545C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58B3068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7,640,051,843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7CCB73D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4.60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39E4E24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110,051,843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0B2890A6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1.46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E41F46A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34A649E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F814A3" w14:paraId="41C2B78A" w14:textId="77777777" w:rsidTr="00145D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80" w:type="dxa"/>
            <w:shd w:val="clear" w:color="auto" w:fill="auto"/>
            <w:vAlign w:val="center"/>
          </w:tcPr>
          <w:p w14:paraId="31707B86" w14:textId="77777777" w:rsidR="00F814A3" w:rsidRDefault="00F814A3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433F80E5" w14:textId="77777777" w:rsidR="00F814A3" w:rsidRDefault="00F814A3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640BA63" w14:textId="77777777" w:rsidR="00F814A3" w:rsidRDefault="00F814A3" w:rsidP="00562728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555C6">
              <w:rPr>
                <w:rFonts w:ascii="標楷體" w:eastAsia="標楷體" w:hAnsi="標楷體" w:hint="eastAsia"/>
                <w:noProof/>
                <w:sz w:val="20"/>
              </w:rPr>
              <w:t>土地稅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3B6911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20,930,000,000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E3A89D0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18,431,181,731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6C5EC32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20308EB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979CF2E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18,431,181,731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10DC6D7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18,431,181,731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892099C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58787E7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B7587C7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18,431,181,731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76E6B57B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11.09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BCD27DF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- 2,498,818,269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587F56F9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- 11.94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8387ACE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9CBFD57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F814A3" w14:paraId="15F8DF6F" w14:textId="77777777" w:rsidTr="00145D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80" w:type="dxa"/>
            <w:shd w:val="clear" w:color="auto" w:fill="auto"/>
            <w:vAlign w:val="center"/>
          </w:tcPr>
          <w:p w14:paraId="6608072A" w14:textId="77777777" w:rsidR="00F814A3" w:rsidRDefault="00F814A3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D07D4E3" w14:textId="77777777" w:rsidR="00F814A3" w:rsidRDefault="00F814A3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z w:val="20"/>
              </w:rPr>
              <w:t>6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07EE142" w14:textId="77777777" w:rsidR="00F814A3" w:rsidRDefault="00F814A3" w:rsidP="00562728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555C6">
              <w:rPr>
                <w:rFonts w:ascii="標楷體" w:eastAsia="標楷體" w:hAnsi="標楷體" w:hint="eastAsia"/>
                <w:noProof/>
                <w:sz w:val="20"/>
              </w:rPr>
              <w:t>房屋稅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945DD1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11,530,000,000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CE007A5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11,918,243,562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992345C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8EF8B16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8B7806A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11,918,243,562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2C64FE7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11,918,243,562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CF4323F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F389937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95AB668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11,918,243,562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5814B57B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7.17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D8319A2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388,243,562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197B2F8D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3.37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5DBE394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FB676CF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F814A3" w14:paraId="15DA57BD" w14:textId="77777777" w:rsidTr="00145D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80" w:type="dxa"/>
            <w:shd w:val="clear" w:color="auto" w:fill="auto"/>
            <w:vAlign w:val="center"/>
          </w:tcPr>
          <w:p w14:paraId="07A05F19" w14:textId="77777777" w:rsidR="00F814A3" w:rsidRDefault="00F814A3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E6CF748" w14:textId="77777777" w:rsidR="00F814A3" w:rsidRDefault="00F814A3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z w:val="20"/>
              </w:rPr>
              <w:t>7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5575DA6" w14:textId="77777777" w:rsidR="00F814A3" w:rsidRDefault="00F814A3" w:rsidP="00562728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555C6">
              <w:rPr>
                <w:rFonts w:ascii="標楷體" w:eastAsia="標楷體" w:hAnsi="標楷體" w:hint="eastAsia"/>
                <w:noProof/>
                <w:sz w:val="20"/>
              </w:rPr>
              <w:t>契稅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B070A3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2,420,000,000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2DDF40F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2,139,001,217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57E8AAEE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3F2513E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22376C3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2,139,001,217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58FFC5E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2,139,001,217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FD180B5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343826F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FEFBEB4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2,139,001,217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0B73EC31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1.29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938BD62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- 280,998,783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10C6518A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- 11.61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332D534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029FCF6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F814A3" w14:paraId="5E9C6806" w14:textId="77777777" w:rsidTr="00145D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80" w:type="dxa"/>
            <w:shd w:val="clear" w:color="auto" w:fill="auto"/>
            <w:vAlign w:val="center"/>
          </w:tcPr>
          <w:p w14:paraId="7464B690" w14:textId="77777777" w:rsidR="00F814A3" w:rsidRDefault="00F814A3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6BCA866" w14:textId="77777777" w:rsidR="00F814A3" w:rsidRDefault="00F814A3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z w:val="20"/>
              </w:rPr>
              <w:t>8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E953516" w14:textId="77777777" w:rsidR="00F814A3" w:rsidRDefault="00F814A3" w:rsidP="00562728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555C6">
              <w:rPr>
                <w:rFonts w:ascii="標楷體" w:eastAsia="標楷體" w:hAnsi="標楷體" w:hint="eastAsia"/>
                <w:noProof/>
                <w:sz w:val="20"/>
              </w:rPr>
              <w:t>娛樂稅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D225346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193,000,000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8E18CCF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218,045,200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FE395A6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8F0E0D6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BEE6248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218,045,200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33D5D9E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218,045,200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43D3ACE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C05EAD3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A0E600B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218,045,200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0487531A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0.13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68BBC66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25,045,200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49C7787C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12.98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4660850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959A1AE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F814A3" w14:paraId="49AFBB71" w14:textId="77777777" w:rsidTr="00145D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80" w:type="dxa"/>
            <w:shd w:val="clear" w:color="auto" w:fill="auto"/>
            <w:vAlign w:val="center"/>
          </w:tcPr>
          <w:p w14:paraId="314FA9E3" w14:textId="77777777" w:rsidR="00F814A3" w:rsidRDefault="00F814A3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8353F08" w14:textId="77777777" w:rsidR="00F814A3" w:rsidRDefault="00F814A3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z w:val="20"/>
              </w:rPr>
              <w:t>9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DC00062" w14:textId="77777777" w:rsidR="00F814A3" w:rsidRDefault="00F814A3" w:rsidP="00562728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555C6">
              <w:rPr>
                <w:rFonts w:ascii="標楷體" w:eastAsia="標楷體" w:hAnsi="標楷體" w:hint="eastAsia"/>
                <w:noProof/>
                <w:sz w:val="20"/>
              </w:rPr>
              <w:t>統籌分配稅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DB675A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46,214,203,000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118A092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45,927,179,766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8D4AF57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6,645,700,679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257A68D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85,567,431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79D3222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52,658,447,876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499240E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45,927,179,766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20927E5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6,645,700,679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44C4AF1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85,567,431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DE3D5B9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52,658,447,876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488AC956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31.68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F5ACBC0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6,444,244,876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2947409F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13.94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D86CC42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756D82B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F814A3" w14:paraId="553D92F2" w14:textId="77777777" w:rsidTr="00145D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80" w:type="dxa"/>
            <w:shd w:val="clear" w:color="auto" w:fill="auto"/>
            <w:vAlign w:val="center"/>
          </w:tcPr>
          <w:p w14:paraId="75B6C560" w14:textId="77777777" w:rsidR="00F814A3" w:rsidRDefault="00F814A3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FBEE038" w14:textId="77777777" w:rsidR="00F814A3" w:rsidRDefault="00F814A3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z w:val="20"/>
              </w:rPr>
              <w:t>10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8ACB75C" w14:textId="77777777" w:rsidR="00F814A3" w:rsidRDefault="00F814A3" w:rsidP="00562728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555C6">
              <w:rPr>
                <w:rFonts w:ascii="標楷體" w:eastAsia="標楷體" w:hAnsi="標楷體" w:hint="eastAsia"/>
                <w:noProof/>
                <w:sz w:val="20"/>
              </w:rPr>
              <w:t>特別稅課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03175D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59,000,000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2A44DEA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53,483,379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44DB8B0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4B317FE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5AC663C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53,483,379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1DAC21F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53,483,379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055ED31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B7920AE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0E78FAD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53,483,379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4E7F98DE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0.03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10185F42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- 5,516,621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120B276B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- 9.35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0F3EF70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935850A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F814A3" w:rsidRPr="00253EC3" w14:paraId="4AE7D003" w14:textId="77777777" w:rsidTr="00145D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80" w:type="dxa"/>
            <w:shd w:val="clear" w:color="auto" w:fill="auto"/>
            <w:vAlign w:val="center"/>
          </w:tcPr>
          <w:p w14:paraId="363B1E3D" w14:textId="77777777" w:rsidR="00F814A3" w:rsidRPr="00253EC3" w:rsidRDefault="00F814A3" w:rsidP="00562728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503D936" w14:textId="77777777" w:rsidR="00F814A3" w:rsidRPr="00253EC3" w:rsidRDefault="00F814A3" w:rsidP="00562728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4FB0B84B" w14:textId="77777777" w:rsidR="00F814A3" w:rsidRPr="00253EC3" w:rsidRDefault="00F814A3" w:rsidP="00562728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53EC3">
              <w:rPr>
                <w:rFonts w:ascii="標楷體" w:eastAsia="標楷體" w:hAnsi="標楷體" w:hint="eastAsia"/>
                <w:b/>
                <w:noProof/>
                <w:sz w:val="20"/>
              </w:rPr>
              <w:t>罰款及賠償收入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9B009E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2,081,837,000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A739267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2,883,228,062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1EC44D91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464,172,935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BE0667A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AC83602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3,347,400,997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DCC9C8F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2,883,228,062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D9EC567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465,724,858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F080E1B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3120E3C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3,348,952,920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6B8C0E7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2.01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8CD4518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1,267,115,920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55E09F21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60.87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545A708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1,551,923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C25A2E9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0.05</w:t>
            </w:r>
          </w:p>
        </w:tc>
      </w:tr>
      <w:tr w:rsidR="00F814A3" w14:paraId="2FAD8EE1" w14:textId="77777777" w:rsidTr="00145D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80" w:type="dxa"/>
            <w:shd w:val="clear" w:color="auto" w:fill="auto"/>
            <w:vAlign w:val="center"/>
          </w:tcPr>
          <w:p w14:paraId="3A23D73C" w14:textId="77777777" w:rsidR="00F814A3" w:rsidRDefault="00F814A3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C04F1F7" w14:textId="77777777" w:rsidR="00F814A3" w:rsidRDefault="00F814A3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4C34A0D" w14:textId="77777777" w:rsidR="00F814A3" w:rsidRDefault="00F814A3" w:rsidP="00562728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555C6">
              <w:rPr>
                <w:rFonts w:ascii="標楷體" w:eastAsia="標楷體" w:hAnsi="標楷體" w:hint="eastAsia"/>
                <w:noProof/>
                <w:sz w:val="20"/>
              </w:rPr>
              <w:t>罰金罰鍰及怠金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FCACD7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2,061,670,000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27F7EF5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2,823,691,007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0366874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463,934,935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251EFE6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C6D2883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3,287,625,942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2B82141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2,823,691,007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CE0713C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463,934,935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964F498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1086E6B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3,287,625,942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2B80DACF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1.98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9570C2C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1,225,955,942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6B7AA6B5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59.46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B5A6CD5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70E039E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F814A3" w14:paraId="24800918" w14:textId="77777777" w:rsidTr="00145D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80" w:type="dxa"/>
            <w:shd w:val="clear" w:color="auto" w:fill="auto"/>
            <w:vAlign w:val="center"/>
          </w:tcPr>
          <w:p w14:paraId="304F1658" w14:textId="77777777" w:rsidR="00F814A3" w:rsidRDefault="00F814A3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6519082E" w14:textId="77777777" w:rsidR="00F814A3" w:rsidRDefault="00F814A3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C5BC13A" w14:textId="77777777" w:rsidR="00F814A3" w:rsidRDefault="00F814A3" w:rsidP="00562728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555C6">
              <w:rPr>
                <w:rFonts w:ascii="標楷體" w:eastAsia="標楷體" w:hAnsi="標楷體" w:hint="eastAsia"/>
                <w:noProof/>
                <w:sz w:val="20"/>
              </w:rPr>
              <w:t>沒入及沒收財物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1092DB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793,000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1DEABA9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4,637,199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66C2C8A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EF5822D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B8FBC3B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4,637,199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4351300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4,637,199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326D298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36A0B20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639B8C4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4,637,199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F7237DB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0.00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BD5A1C0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3,844,199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4DAB30BF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484.77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B79DBBD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CEFBF05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F814A3" w14:paraId="113DFC3C" w14:textId="77777777" w:rsidTr="00145D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80" w:type="dxa"/>
            <w:shd w:val="clear" w:color="auto" w:fill="auto"/>
            <w:vAlign w:val="center"/>
          </w:tcPr>
          <w:p w14:paraId="5EE9B53C" w14:textId="77777777" w:rsidR="00F814A3" w:rsidRDefault="00F814A3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46DA9EA1" w14:textId="77777777" w:rsidR="00F814A3" w:rsidRDefault="00F814A3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C046C8A" w14:textId="77777777" w:rsidR="00F814A3" w:rsidRDefault="00F814A3" w:rsidP="00562728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555C6">
              <w:rPr>
                <w:rFonts w:ascii="標楷體" w:eastAsia="標楷體" w:hAnsi="標楷體" w:hint="eastAsia"/>
                <w:noProof/>
                <w:sz w:val="20"/>
              </w:rPr>
              <w:t>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C4D31B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19,374,000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9E39F00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54,899,856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C57CE4B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238,000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F91E07F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A5E4C64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55,137,856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EA57383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54,899,856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C4D6AF7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1,789,923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10D61AB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968B218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56,689,779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084F572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0.03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7C8EF21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37,315,779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228AA13A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192.61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B57F88D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1,551,923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8E701D4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2.81</w:t>
            </w:r>
          </w:p>
        </w:tc>
      </w:tr>
      <w:tr w:rsidR="00F814A3" w:rsidRPr="00253EC3" w14:paraId="48D0EF11" w14:textId="77777777" w:rsidTr="00145D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80" w:type="dxa"/>
            <w:shd w:val="clear" w:color="auto" w:fill="auto"/>
            <w:vAlign w:val="center"/>
          </w:tcPr>
          <w:p w14:paraId="12023196" w14:textId="77777777" w:rsidR="00F814A3" w:rsidRPr="00253EC3" w:rsidRDefault="00F814A3" w:rsidP="00562728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9350C46" w14:textId="77777777" w:rsidR="00F814A3" w:rsidRPr="00253EC3" w:rsidRDefault="00F814A3" w:rsidP="00562728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0324CFE5" w14:textId="77777777" w:rsidR="00F814A3" w:rsidRPr="00253EC3" w:rsidRDefault="00F814A3" w:rsidP="00562728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53EC3">
              <w:rPr>
                <w:rFonts w:ascii="標楷體" w:eastAsia="標楷體" w:hAnsi="標楷體" w:hint="eastAsia"/>
                <w:b/>
                <w:noProof/>
                <w:sz w:val="20"/>
              </w:rPr>
              <w:t>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483E69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6,004,577,000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C8F2129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6,086,899,033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69F7D24C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53,982,276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34B947C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58C41F2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6,140,881,309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0CAC624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6,086,899,033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E203C22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54,513,161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5AF8ACB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A6C4831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6,141,412,194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71A4D59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3.69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7164F75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136,835,194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2DF32C92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2.28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501BA9F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530,885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E6160F2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0.01</w:t>
            </w:r>
          </w:p>
        </w:tc>
      </w:tr>
      <w:tr w:rsidR="00F814A3" w14:paraId="4CC729D8" w14:textId="77777777" w:rsidTr="00145D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80" w:type="dxa"/>
            <w:shd w:val="clear" w:color="auto" w:fill="auto"/>
            <w:vAlign w:val="center"/>
          </w:tcPr>
          <w:p w14:paraId="12704023" w14:textId="77777777" w:rsidR="00F814A3" w:rsidRDefault="00F814A3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75933D6" w14:textId="77777777" w:rsidR="00F814A3" w:rsidRDefault="00F814A3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42690A1" w14:textId="77777777" w:rsidR="00F814A3" w:rsidRDefault="00F814A3" w:rsidP="00562728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555C6">
              <w:rPr>
                <w:rFonts w:ascii="標楷體" w:eastAsia="標楷體" w:hAnsi="標楷體" w:hint="eastAsia"/>
                <w:noProof/>
                <w:sz w:val="20"/>
              </w:rPr>
              <w:t>行政規費收入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6873BF1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1,133,584,000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D136304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1,244,733,538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BCA81D1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192,600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2E32850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F8E426D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1,244,926,138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F9746BD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1,244,733,538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9816CF2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192,600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53D40CE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9EBDDDB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1,244,926,138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38AAC4D2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0.75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A4D70DA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111,342,138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57EF1663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9.82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A3AC0D7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B04A8AA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F814A3" w14:paraId="64D576AD" w14:textId="77777777" w:rsidTr="00145D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80" w:type="dxa"/>
            <w:shd w:val="clear" w:color="auto" w:fill="auto"/>
            <w:vAlign w:val="center"/>
          </w:tcPr>
          <w:p w14:paraId="0F9D2421" w14:textId="77777777" w:rsidR="00F814A3" w:rsidRDefault="00F814A3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A7FC59B" w14:textId="77777777" w:rsidR="00F814A3" w:rsidRDefault="00F814A3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2CC86F4" w14:textId="77777777" w:rsidR="00F814A3" w:rsidRDefault="00F814A3" w:rsidP="00562728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555C6">
              <w:rPr>
                <w:rFonts w:ascii="標楷體" w:eastAsia="標楷體" w:hAnsi="標楷體" w:hint="eastAsia"/>
                <w:noProof/>
                <w:sz w:val="20"/>
              </w:rPr>
              <w:t>使用規費收入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B620898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4,870,993,000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AF093C6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4,842,165,495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6A61E3C6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53,789,676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86C22C2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77E41AB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4,895,955,171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1AA2B1E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4,842,165,495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844EA40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54,320,561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6DB769C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C6224F2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4,896,486,056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0C3055CC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2.95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5582C95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25,493,056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12B30FD2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0.52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A72ADE6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530,885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C863CC1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0.01</w:t>
            </w:r>
          </w:p>
        </w:tc>
      </w:tr>
      <w:tr w:rsidR="00F814A3" w:rsidRPr="00253EC3" w14:paraId="1D86D50A" w14:textId="77777777" w:rsidTr="00145D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80" w:type="dxa"/>
            <w:shd w:val="clear" w:color="auto" w:fill="auto"/>
            <w:vAlign w:val="center"/>
          </w:tcPr>
          <w:p w14:paraId="6C36BE62" w14:textId="77777777" w:rsidR="00F814A3" w:rsidRPr="00253EC3" w:rsidRDefault="00F814A3" w:rsidP="00562728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B32B941" w14:textId="77777777" w:rsidR="00F814A3" w:rsidRPr="00253EC3" w:rsidRDefault="00F814A3" w:rsidP="00562728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33F9ABA3" w14:textId="77777777" w:rsidR="00F814A3" w:rsidRPr="00253EC3" w:rsidRDefault="00F814A3" w:rsidP="00562728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53EC3">
              <w:rPr>
                <w:rFonts w:ascii="標楷體" w:eastAsia="標楷體" w:hAnsi="標楷體" w:hint="eastAsia"/>
                <w:b/>
                <w:noProof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3A4876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3,055,679,000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2FA8BD8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2,136,485,066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50D3A10E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709,724,652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1D669C7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27,096,828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9A4F35F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2,873,306,546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8197BEC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2,136,485,066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4B3E2AE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722,911,483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40BEDCC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27,096,828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8AE9AFA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2,886,493,377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0D7C49EE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1.74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42CF285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- 169,185,623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7B60C7F5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- 5.54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AE3F4B8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13,186,831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6301448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0.46</w:t>
            </w:r>
          </w:p>
        </w:tc>
      </w:tr>
      <w:tr w:rsidR="00F814A3" w14:paraId="24D990BE" w14:textId="77777777" w:rsidTr="00145D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80" w:type="dxa"/>
            <w:shd w:val="clear" w:color="auto" w:fill="auto"/>
            <w:vAlign w:val="center"/>
          </w:tcPr>
          <w:p w14:paraId="58A7B407" w14:textId="77777777" w:rsidR="00F814A3" w:rsidRDefault="00F814A3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4B250C0" w14:textId="77777777" w:rsidR="00F814A3" w:rsidRDefault="00F814A3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7D0B848" w14:textId="77777777" w:rsidR="00F814A3" w:rsidRDefault="00F814A3" w:rsidP="00562728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555C6">
              <w:rPr>
                <w:rFonts w:ascii="標楷體" w:eastAsia="標楷體" w:hAnsi="標楷體" w:hint="eastAsia"/>
                <w:noProof/>
                <w:sz w:val="20"/>
              </w:rPr>
              <w:t>財產孳息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D3A7686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905,954,000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6E1E0C0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868,390,083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277F912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68,958,125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F9B00C8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27,096,828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879B8F2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964,445,036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0B8EFEA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868,390,083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1D888DF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68,958,125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B07BAEF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27,096,828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29B6C04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964,445,036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4F8BC5C5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0.58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402EFB32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58,491,036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656784D4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6.46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F5FA6C9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38E4AD5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F814A3" w14:paraId="31CEC14D" w14:textId="77777777" w:rsidTr="00145D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80" w:type="dxa"/>
            <w:shd w:val="clear" w:color="auto" w:fill="auto"/>
            <w:vAlign w:val="center"/>
          </w:tcPr>
          <w:p w14:paraId="499287D0" w14:textId="77777777" w:rsidR="00F814A3" w:rsidRDefault="00F814A3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57118A6" w14:textId="77777777" w:rsidR="00F814A3" w:rsidRDefault="00F814A3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ECB42DE" w14:textId="77777777" w:rsidR="00F814A3" w:rsidRDefault="00F814A3" w:rsidP="00562728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555C6">
              <w:rPr>
                <w:rFonts w:ascii="標楷體" w:eastAsia="標楷體" w:hAnsi="標楷體" w:hint="eastAsia"/>
                <w:noProof/>
                <w:sz w:val="20"/>
              </w:rPr>
              <w:t>財產售價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6D0F8B8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1,384,179,000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9E27BEA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495,160,350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60B8AE60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640,766,527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8068812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D9EE34C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1,135,926,877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3829C65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495,160,350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4B6BAF6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640,766,527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12F5B57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0CFE8B4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1,135,926,877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331F21E6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0.68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4C644C98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- 248,252,123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3EDB4D78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- 17.93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E37BDCC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B7926B5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F814A3" w14:paraId="260F1284" w14:textId="77777777" w:rsidTr="00145D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80" w:type="dxa"/>
            <w:shd w:val="clear" w:color="auto" w:fill="auto"/>
            <w:vAlign w:val="center"/>
          </w:tcPr>
          <w:p w14:paraId="63DA6EC1" w14:textId="77777777" w:rsidR="00F814A3" w:rsidRDefault="00F814A3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4DD7BC67" w14:textId="77777777" w:rsidR="00F814A3" w:rsidRDefault="00F814A3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8639089" w14:textId="77777777" w:rsidR="00F814A3" w:rsidRDefault="00F814A3" w:rsidP="00562728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555C6">
              <w:rPr>
                <w:rFonts w:ascii="標楷體" w:eastAsia="標楷體" w:hAnsi="標楷體" w:hint="eastAsia"/>
                <w:noProof/>
                <w:sz w:val="20"/>
              </w:rPr>
              <w:t>財產作價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ACBECC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739,446,000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4206895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739,445,533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A58F91D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259B756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6DB2401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739,445,533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000F1F6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739,445,533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F4F3BAA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13,186,831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DB0C5AA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19C13F5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752,632,364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5BB64198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0.45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9FF48C5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13,186,364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5197B017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1.78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34B4C61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13,186,831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ABDFFE7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1.78</w:t>
            </w:r>
          </w:p>
        </w:tc>
      </w:tr>
      <w:tr w:rsidR="00F814A3" w14:paraId="1E4540BB" w14:textId="77777777" w:rsidTr="00145D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80" w:type="dxa"/>
            <w:shd w:val="clear" w:color="auto" w:fill="auto"/>
            <w:vAlign w:val="center"/>
          </w:tcPr>
          <w:p w14:paraId="2B462460" w14:textId="77777777" w:rsidR="00F814A3" w:rsidRDefault="00F814A3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CEE4939" w14:textId="77777777" w:rsidR="00F814A3" w:rsidRDefault="00F814A3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C7BDB16" w14:textId="77777777" w:rsidR="00F814A3" w:rsidRDefault="00F814A3" w:rsidP="00562728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555C6">
              <w:rPr>
                <w:rFonts w:ascii="標楷體" w:eastAsia="標楷體" w:hAnsi="標楷體" w:hint="eastAsia"/>
                <w:noProof/>
                <w:sz w:val="20"/>
              </w:rPr>
              <w:t>廢舊物資售價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90AA7D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26,100,000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6E972E7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33,489,100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4E9B433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4B2EFC7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FA58AAB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33,489,100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CC5B91C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33,489,100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85B2BBC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CA9867E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E995647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33,489,100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5B8FDF12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0.02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96DAA5A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7,389,100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3F2D1F5A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28.31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118A5AC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998997D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F814A3" w:rsidRPr="00253EC3" w14:paraId="12D658B0" w14:textId="77777777" w:rsidTr="00145D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80" w:type="dxa"/>
            <w:shd w:val="clear" w:color="auto" w:fill="auto"/>
            <w:vAlign w:val="center"/>
          </w:tcPr>
          <w:p w14:paraId="61D1041F" w14:textId="77777777" w:rsidR="00F814A3" w:rsidRPr="00253EC3" w:rsidRDefault="00F814A3" w:rsidP="00562728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A981053" w14:textId="77777777" w:rsidR="00F814A3" w:rsidRPr="00253EC3" w:rsidRDefault="00F814A3" w:rsidP="00562728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26B70BAF" w14:textId="77777777" w:rsidR="00F814A3" w:rsidRPr="00253EC3" w:rsidRDefault="00F814A3" w:rsidP="00562728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53EC3">
              <w:rPr>
                <w:rFonts w:ascii="標楷體" w:eastAsia="標楷體" w:hAnsi="標楷體" w:hint="eastAsia"/>
                <w:b/>
                <w:noProof/>
                <w:sz w:val="20"/>
              </w:rPr>
              <w:t>營業盈餘及事業收入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47EFA5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5,004,330,000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DC17A2F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66,375,866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27956D6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40509AA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05081E5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66,375,866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B94156F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66,375,866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B07196B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A66EC66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987C650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66,375,866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8CFF348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0.04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CB4F3B1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- 4,937,954,134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14F57B4F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- 98.67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8884D68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00E621B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F814A3" w14:paraId="58A4E378" w14:textId="77777777" w:rsidTr="00145D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80" w:type="dxa"/>
            <w:shd w:val="clear" w:color="auto" w:fill="auto"/>
            <w:vAlign w:val="center"/>
          </w:tcPr>
          <w:p w14:paraId="4415183A" w14:textId="77777777" w:rsidR="00F814A3" w:rsidRDefault="00F814A3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84F3D10" w14:textId="60B1E09B" w:rsidR="00F814A3" w:rsidRDefault="00F42F37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2E68068" w14:textId="46B30C55" w:rsidR="00F814A3" w:rsidRPr="00285348" w:rsidRDefault="00F814A3" w:rsidP="00285348">
            <w:pPr>
              <w:ind w:leftChars="200" w:left="480"/>
              <w:rPr>
                <w:rFonts w:ascii="標楷體" w:eastAsia="標楷體" w:hAnsi="標楷體"/>
                <w:spacing w:val="-20"/>
                <w:sz w:val="20"/>
              </w:rPr>
            </w:pPr>
            <w:r w:rsidRPr="00285348">
              <w:rPr>
                <w:rFonts w:ascii="標楷體" w:eastAsia="標楷體" w:hAnsi="標楷體" w:hint="eastAsia"/>
                <w:noProof/>
                <w:w w:val="90"/>
                <w:kern w:val="0"/>
                <w:sz w:val="20"/>
                <w:fitText w:val="2000" w:id="-958165759"/>
              </w:rPr>
              <w:t>非營業特種基金賸餘</w:t>
            </w:r>
            <w:r w:rsidR="00285348" w:rsidRPr="00285348">
              <w:rPr>
                <w:rFonts w:ascii="標楷體" w:eastAsia="標楷體" w:hAnsi="標楷體" w:hint="eastAsia"/>
                <w:noProof/>
                <w:w w:val="90"/>
                <w:kern w:val="0"/>
                <w:sz w:val="20"/>
                <w:fitText w:val="2000" w:id="-958165759"/>
              </w:rPr>
              <w:t>繳</w:t>
            </w:r>
            <w:r w:rsidR="00285348" w:rsidRPr="00285348">
              <w:rPr>
                <w:rFonts w:ascii="標楷體" w:eastAsia="標楷體" w:hAnsi="標楷體" w:hint="eastAsia"/>
                <w:noProof/>
                <w:spacing w:val="11"/>
                <w:w w:val="90"/>
                <w:kern w:val="0"/>
                <w:sz w:val="20"/>
                <w:fitText w:val="2000" w:id="-958165759"/>
              </w:rPr>
              <w:t>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FD8D758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4,818,430,000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CCA2256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50,000,000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61940F23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815A003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0A854F4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50,000,000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4CFE185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50,000,000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60B6CBC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F570B5C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95BC8EC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50,000,000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137F35A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0.03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A7FB9EF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- 4,768,430,000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510CD16D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- 98.96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3CB2700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3A41420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F814A3" w14:paraId="46FC8DD5" w14:textId="77777777" w:rsidTr="00145D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80" w:type="dxa"/>
            <w:shd w:val="clear" w:color="auto" w:fill="auto"/>
            <w:vAlign w:val="center"/>
          </w:tcPr>
          <w:p w14:paraId="48B75640" w14:textId="77777777" w:rsidR="00F814A3" w:rsidRDefault="00F814A3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C749F0E" w14:textId="2FC16C64" w:rsidR="00F814A3" w:rsidRDefault="00F42F37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106B2B4" w14:textId="77777777" w:rsidR="00F814A3" w:rsidRDefault="00F814A3" w:rsidP="00562728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555C6">
              <w:rPr>
                <w:rFonts w:ascii="標楷體" w:eastAsia="標楷體" w:hAnsi="標楷體" w:hint="eastAsia"/>
                <w:noProof/>
                <w:sz w:val="20"/>
              </w:rPr>
              <w:t>投資收益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027C54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185,900,000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F6893A8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16,375,866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9F57882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91D0351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9153070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16,375,866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CF015BF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16,375,866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17F3128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78D8D2A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C6D88F6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16,375,866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12BECDA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0.01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D2A5CD5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- 169,524,134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0D3837F7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- 91.19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0C7B774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8D5A3DF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F814A3" w:rsidRPr="00253EC3" w14:paraId="28F646B0" w14:textId="77777777" w:rsidTr="00145D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80" w:type="dxa"/>
            <w:shd w:val="clear" w:color="auto" w:fill="auto"/>
            <w:vAlign w:val="center"/>
          </w:tcPr>
          <w:p w14:paraId="61DA0CD4" w14:textId="77777777" w:rsidR="00F814A3" w:rsidRPr="00253EC3" w:rsidRDefault="00F814A3" w:rsidP="00562728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52B02CD" w14:textId="77777777" w:rsidR="00F814A3" w:rsidRPr="00253EC3" w:rsidRDefault="00F814A3" w:rsidP="00562728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5E172785" w14:textId="77777777" w:rsidR="00F814A3" w:rsidRPr="00253EC3" w:rsidRDefault="00F814A3" w:rsidP="00562728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53EC3">
              <w:rPr>
                <w:rFonts w:ascii="標楷體" w:eastAsia="標楷體" w:hAnsi="標楷體" w:hint="eastAsia"/>
                <w:b/>
                <w:noProof/>
                <w:sz w:val="20"/>
              </w:rPr>
              <w:t>補助及協助收入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9540A3C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52,468,201,000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8196F5E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45,411,603,640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32D2659B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2,399,172,217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C90B9D5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1,297,359,612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7360801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49,108,135,469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EDDF039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45,411,603,640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35576BA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2,399,172,217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0B88401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1,297,359,612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1ACEA51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49,108,135,469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1A5D1A2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29.54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1681423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- 3,360,065,531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00D95CDC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- 6.40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DCC04BE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6DEB5EF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F814A3" w14:paraId="31EE924F" w14:textId="77777777" w:rsidTr="00145D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80" w:type="dxa"/>
            <w:shd w:val="clear" w:color="auto" w:fill="auto"/>
            <w:vAlign w:val="center"/>
          </w:tcPr>
          <w:p w14:paraId="0B029A41" w14:textId="77777777" w:rsidR="00F814A3" w:rsidRDefault="00F814A3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DE4764E" w14:textId="77777777" w:rsidR="00F814A3" w:rsidRDefault="00F814A3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09B89DB" w14:textId="77777777" w:rsidR="00F814A3" w:rsidRDefault="00F814A3" w:rsidP="00562728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555C6">
              <w:rPr>
                <w:rFonts w:ascii="標楷體" w:eastAsia="標楷體" w:hAnsi="標楷體" w:hint="eastAsia"/>
                <w:noProof/>
                <w:sz w:val="20"/>
              </w:rPr>
              <w:t>上級政府補助收入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046E00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52,468,201,000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6FCCEDE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45,411,603,640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B98DE76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2,399,172,217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29B171B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1,297,359,612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2D2302A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49,108,135,469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48E8E6E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45,411,603,640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BFADD44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2,399,172,217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207423C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1,297,359,612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B84CB0A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49,108,135,469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306E3745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29.54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F4B16A1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- 3,360,065,531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4EAFD9AE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- 6.40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B3ED515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4815D8C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F814A3" w:rsidRPr="00253EC3" w14:paraId="56EC6D65" w14:textId="77777777" w:rsidTr="00145D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80" w:type="dxa"/>
            <w:shd w:val="clear" w:color="auto" w:fill="auto"/>
            <w:vAlign w:val="center"/>
          </w:tcPr>
          <w:p w14:paraId="286FC15C" w14:textId="77777777" w:rsidR="00F814A3" w:rsidRPr="00253EC3" w:rsidRDefault="00F814A3" w:rsidP="00562728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z w:val="20"/>
              </w:rPr>
              <w:t>7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6259A609" w14:textId="77777777" w:rsidR="00F814A3" w:rsidRPr="00253EC3" w:rsidRDefault="00F814A3" w:rsidP="00562728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24438947" w14:textId="77777777" w:rsidR="00F814A3" w:rsidRPr="00253EC3" w:rsidRDefault="00F814A3" w:rsidP="00562728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53EC3">
              <w:rPr>
                <w:rFonts w:ascii="標楷體" w:eastAsia="標楷體" w:hAnsi="標楷體" w:hint="eastAsia"/>
                <w:b/>
                <w:noProof/>
                <w:sz w:val="20"/>
              </w:rPr>
              <w:t>捐獻及贈與收入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F632BF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2,680,036,000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905ADF0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2,253,472,647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69EEC73F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101,569,039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85EADDB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32,507,900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340689A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2,387,549,586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8F99EB5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2,253,472,647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B4A5986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101,569,039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E59465D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32,507,900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1ED5213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2,387,549,586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28727926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1.44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4A9E5CE7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- 292,486,414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385EE94D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- 10.91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C291194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E94361B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F814A3" w14:paraId="62155E1F" w14:textId="77777777" w:rsidTr="00145D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80" w:type="dxa"/>
            <w:shd w:val="clear" w:color="auto" w:fill="auto"/>
            <w:vAlign w:val="center"/>
          </w:tcPr>
          <w:p w14:paraId="472D8F63" w14:textId="77777777" w:rsidR="00F814A3" w:rsidRDefault="00F814A3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9E29EAF" w14:textId="77777777" w:rsidR="00F814A3" w:rsidRDefault="00F814A3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5EE719F" w14:textId="77777777" w:rsidR="00F814A3" w:rsidRDefault="00F814A3" w:rsidP="00562728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555C6">
              <w:rPr>
                <w:rFonts w:ascii="標楷體" w:eastAsia="標楷體" w:hAnsi="標楷體" w:hint="eastAsia"/>
                <w:noProof/>
                <w:sz w:val="20"/>
              </w:rPr>
              <w:t>捐獻收入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89B6A1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2,680,036,000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9301E79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2,253,472,647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360DD595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101,569,039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BC795DC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32,507,900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2CD05DE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2,387,549,586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E66F388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2,253,472,647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E999919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101,569,039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593351D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32,507,900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B697BFE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2,387,549,586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58C68CAC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1.44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40F94AD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- 292,486,414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74C783CA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- 10.91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517DF82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FE65346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F814A3" w:rsidRPr="00253EC3" w14:paraId="4716770A" w14:textId="77777777" w:rsidTr="00145D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80" w:type="dxa"/>
            <w:shd w:val="clear" w:color="auto" w:fill="auto"/>
            <w:vAlign w:val="center"/>
          </w:tcPr>
          <w:p w14:paraId="68C8C638" w14:textId="77777777" w:rsidR="00F814A3" w:rsidRPr="00253EC3" w:rsidRDefault="00F814A3" w:rsidP="00562728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z w:val="20"/>
              </w:rPr>
              <w:t>8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9692EF4" w14:textId="77777777" w:rsidR="00F814A3" w:rsidRPr="00253EC3" w:rsidRDefault="00F814A3" w:rsidP="00562728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533B33F6" w14:textId="77777777" w:rsidR="00F814A3" w:rsidRPr="00253EC3" w:rsidRDefault="00F814A3" w:rsidP="00562728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53EC3">
              <w:rPr>
                <w:rFonts w:ascii="標楷體" w:eastAsia="標楷體" w:hAnsi="標楷體" w:hint="eastAsia"/>
                <w:b/>
                <w:noProof/>
                <w:sz w:val="20"/>
              </w:rPr>
              <w:t>其他收入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453ECF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4,271,334,000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88747E3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4,735,201,982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8DDD49C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174,875,929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1325C54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40D05DE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4,910,077,911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2A6D928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4,735,201,982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5E5C6A0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174,875,929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B019B99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7BB349D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4,910,077,911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3DE6ACA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2.95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6B3959B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638,743,911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427F4D6D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14.95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8CA1A94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C6A5A48" w14:textId="77777777" w:rsidR="00F814A3" w:rsidRPr="00253EC3" w:rsidRDefault="00F814A3" w:rsidP="0056272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253EC3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F814A3" w14:paraId="4950116B" w14:textId="77777777" w:rsidTr="00145D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480" w:type="dxa"/>
            <w:shd w:val="clear" w:color="auto" w:fill="auto"/>
            <w:vAlign w:val="center"/>
          </w:tcPr>
          <w:p w14:paraId="43E19047" w14:textId="77777777" w:rsidR="00F814A3" w:rsidRDefault="00F814A3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F68BEDF" w14:textId="77777777" w:rsidR="00F814A3" w:rsidRDefault="00F814A3" w:rsidP="00562728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06F4B00" w14:textId="77777777" w:rsidR="00F814A3" w:rsidRDefault="00F814A3" w:rsidP="00562728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555C6">
              <w:rPr>
                <w:rFonts w:ascii="標楷體" w:eastAsia="標楷體" w:hAnsi="標楷體" w:hint="eastAsia"/>
                <w:noProof/>
                <w:sz w:val="20"/>
              </w:rPr>
              <w:t>雜項收入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9D1E9C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4,271,334,000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EAC17D1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4,735,201,982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B1AA244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174,875,929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7CFCF90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A5A9E61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4,910,077,911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17ACBA0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4,735,201,982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EE2918B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174,875,929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4F641DB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6496FE3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4,910,077,911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A561EB8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2.95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4E56F16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638,743,911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70E3443B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/>
                <w:noProof/>
                <w:spacing w:val="-6"/>
                <w:sz w:val="20"/>
              </w:rPr>
              <w:t>14.95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9BD6FD6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3784DDE" w14:textId="77777777" w:rsidR="00F814A3" w:rsidRPr="00DC035C" w:rsidRDefault="00F814A3" w:rsidP="0056272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555C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</w:tbl>
    <w:p w14:paraId="3083460D" w14:textId="77777777" w:rsidR="009805FE" w:rsidRDefault="009805FE" w:rsidP="0083717B">
      <w:pPr>
        <w:ind w:right="414"/>
        <w:rPr>
          <w:rFonts w:eastAsia="標楷體"/>
          <w:sz w:val="22"/>
        </w:rPr>
      </w:pPr>
    </w:p>
    <w:sectPr w:rsidR="009805FE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29079B" w14:textId="77777777" w:rsidR="00F814A3" w:rsidRDefault="00F814A3">
      <w:r>
        <w:separator/>
      </w:r>
    </w:p>
  </w:endnote>
  <w:endnote w:type="continuationSeparator" w:id="0">
    <w:p w14:paraId="22460301" w14:textId="77777777" w:rsidR="00F814A3" w:rsidRDefault="00F81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60F55E" w14:textId="77777777" w:rsidR="00F814A3" w:rsidRDefault="00F814A3">
      <w:r>
        <w:separator/>
      </w:r>
    </w:p>
  </w:footnote>
  <w:footnote w:type="continuationSeparator" w:id="0">
    <w:p w14:paraId="5EF4E35C" w14:textId="77777777" w:rsidR="00F814A3" w:rsidRDefault="00F814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E6873" w14:textId="6761F183" w:rsidR="009805FE" w:rsidRDefault="009805FE">
    <w:pPr>
      <w:pStyle w:val="a3"/>
      <w:jc w:val="center"/>
    </w:pPr>
    <w:r w:rsidRPr="00E034B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32780E" w:rsidRPr="0032780E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proofErr w:type="gramEnd"/>
    <w:r w:rsidRPr="00E034B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32780E" w:rsidRPr="0032780E">
      <w:rPr>
        <w:rFonts w:ascii="標楷體" w:eastAsia="標楷體" w:hAnsi="標楷體" w:hint="eastAsia"/>
        <w:b/>
        <w:spacing w:val="60"/>
        <w:sz w:val="32"/>
        <w:szCs w:val="32"/>
        <w:u w:val="single"/>
      </w:rPr>
      <w:t>高雄市</w:t>
    </w:r>
    <w:r w:rsidRPr="00E034BD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總決算歲入來源別決算審定表</w:t>
    </w:r>
    <w:r w:rsidR="0032780E" w:rsidRPr="0032780E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21E2F8" w14:textId="057FFC44" w:rsidR="009805FE" w:rsidRDefault="009805FE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32780E" w:rsidRPr="0032780E">
      <w:rPr>
        <w:rFonts w:ascii="標楷體" w:eastAsia="標楷體" w:hAnsi="標楷體" w:hint="eastAsia"/>
        <w:b/>
        <w:spacing w:val="60"/>
        <w:sz w:val="32"/>
        <w:u w:val="single"/>
      </w:rPr>
      <w:t>112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年度</w:t>
    </w:r>
    <w:r w:rsidR="0032780E" w:rsidRPr="0032780E">
      <w:rPr>
        <w:rFonts w:ascii="標楷體" w:eastAsia="標楷體" w:hAnsi="標楷體" w:hint="eastAsia"/>
        <w:b/>
        <w:spacing w:val="60"/>
        <w:sz w:val="32"/>
        <w:u w:val="single"/>
      </w:rPr>
      <w:t>高雄市</w:t>
    </w:r>
    <w:r>
      <w:rPr>
        <w:rFonts w:ascii="標楷體" w:eastAsia="標楷體" w:hint="eastAsia"/>
        <w:b/>
        <w:spacing w:val="60"/>
        <w:sz w:val="32"/>
        <w:u w:val="single"/>
      </w:rPr>
      <w:t>總決算歲入來源別決算審定</w:t>
    </w:r>
    <w:r w:rsidR="006F4C30">
      <w:rPr>
        <w:rFonts w:ascii="標楷體" w:eastAsia="標楷體" w:hint="eastAsia"/>
        <w:b/>
        <w:spacing w:val="60"/>
        <w:sz w:val="32"/>
        <w:u w:val="single"/>
      </w:rPr>
      <w:t>總</w:t>
    </w:r>
    <w:r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4A3"/>
    <w:rsid w:val="00101AB3"/>
    <w:rsid w:val="00145D60"/>
    <w:rsid w:val="001D7125"/>
    <w:rsid w:val="00285348"/>
    <w:rsid w:val="0032780E"/>
    <w:rsid w:val="003A7B6D"/>
    <w:rsid w:val="00401300"/>
    <w:rsid w:val="00511EB6"/>
    <w:rsid w:val="00525367"/>
    <w:rsid w:val="005503C0"/>
    <w:rsid w:val="00582694"/>
    <w:rsid w:val="006141EC"/>
    <w:rsid w:val="00684E77"/>
    <w:rsid w:val="006F4C30"/>
    <w:rsid w:val="00753888"/>
    <w:rsid w:val="008351D3"/>
    <w:rsid w:val="0083717B"/>
    <w:rsid w:val="009805FE"/>
    <w:rsid w:val="00990C9D"/>
    <w:rsid w:val="00A3768A"/>
    <w:rsid w:val="00AB03D5"/>
    <w:rsid w:val="00BA51B0"/>
    <w:rsid w:val="00BC1C84"/>
    <w:rsid w:val="00BF118B"/>
    <w:rsid w:val="00C414E1"/>
    <w:rsid w:val="00CE054C"/>
    <w:rsid w:val="00CE4379"/>
    <w:rsid w:val="00DB4570"/>
    <w:rsid w:val="00DC035C"/>
    <w:rsid w:val="00E034BD"/>
    <w:rsid w:val="00E1394B"/>
    <w:rsid w:val="00E95142"/>
    <w:rsid w:val="00EF0671"/>
    <w:rsid w:val="00F42F37"/>
    <w:rsid w:val="00F61C98"/>
    <w:rsid w:val="00F8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7BCBBD"/>
  <w15:chartTrackingRefBased/>
  <w15:docId w15:val="{84D27B88-3648-448C-8E9A-4108EDFC7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BpP4Z&#27506;&#20837;&#20358;&#28304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BpP4Z歲入來源別決算審定表.dot</Template>
  <TotalTime>6</TotalTime>
  <Pages>1</Pages>
  <Words>775</Words>
  <Characters>3738</Characters>
  <Application>Microsoft Office Word</Application>
  <DocSecurity>0</DocSecurity>
  <Lines>31</Lines>
  <Paragraphs>9</Paragraphs>
  <ScaleCrop>false</ScaleCrop>
  <Company>N.A.O.</Company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余亭儀</dc:creator>
  <cp:keywords/>
  <cp:lastModifiedBy>林鳳頡</cp:lastModifiedBy>
  <cp:revision>11</cp:revision>
  <dcterms:created xsi:type="dcterms:W3CDTF">2024-06-07T08:21:00Z</dcterms:created>
  <dcterms:modified xsi:type="dcterms:W3CDTF">2024-06-28T06:13:00Z</dcterms:modified>
</cp:coreProperties>
</file>